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A1BF0" w14:textId="77777777" w:rsidR="00F15B9A" w:rsidRDefault="00F15B9A" w:rsidP="00F15B9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Laurence GILBERT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726E99A8" w14:textId="77777777" w:rsidR="00F15B9A" w:rsidRDefault="00F15B9A" w:rsidP="00F15B9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1809A936" w14:textId="77777777" w:rsidR="00F15B9A" w:rsidRDefault="00F15B9A" w:rsidP="00F15B9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5AD34BD" w14:textId="77777777" w:rsidR="00F15B9A" w:rsidRDefault="00F15B9A" w:rsidP="00F15B9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0CD1260" w14:textId="77777777" w:rsidR="00F15B9A" w:rsidRDefault="00F15B9A" w:rsidP="00F15B9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7646ACF0" w14:textId="77777777" w:rsidR="00F15B9A" w:rsidRDefault="00F15B9A" w:rsidP="00F15B9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106558A5" w14:textId="77777777" w:rsidR="00F15B9A" w:rsidRPr="00065994" w:rsidRDefault="00F15B9A" w:rsidP="00F15B9A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8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1B066352" w14:textId="77777777" w:rsidR="00F15B9A" w:rsidRDefault="00F15B9A" w:rsidP="00F15B9A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5F1D0F2A" w14:textId="77777777" w:rsidR="00F15B9A" w:rsidRDefault="00F15B9A" w:rsidP="00F15B9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8DB97F2" w14:textId="77777777" w:rsidR="00F15B9A" w:rsidRDefault="00F15B9A" w:rsidP="00F15B9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B610904" w14:textId="77777777" w:rsidR="00F15B9A" w:rsidRDefault="00F15B9A" w:rsidP="00F15B9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15 December 2024</w:t>
      </w:r>
    </w:p>
    <w:p w14:paraId="5BED69F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6EBB1" w14:textId="77777777" w:rsidR="00F15B9A" w:rsidRDefault="00F15B9A" w:rsidP="009139A6">
      <w:r>
        <w:separator/>
      </w:r>
    </w:p>
  </w:endnote>
  <w:endnote w:type="continuationSeparator" w:id="0">
    <w:p w14:paraId="6B8F047B" w14:textId="77777777" w:rsidR="00F15B9A" w:rsidRDefault="00F15B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495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73E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F28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A13CB" w14:textId="77777777" w:rsidR="00F15B9A" w:rsidRDefault="00F15B9A" w:rsidP="009139A6">
      <w:r>
        <w:separator/>
      </w:r>
    </w:p>
  </w:footnote>
  <w:footnote w:type="continuationSeparator" w:id="0">
    <w:p w14:paraId="0861460B" w14:textId="77777777" w:rsidR="00F15B9A" w:rsidRDefault="00F15B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F16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47B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B8D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B9A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97209"/>
    <w:rsid w:val="00E61DA6"/>
    <w:rsid w:val="00EB3209"/>
    <w:rsid w:val="00F15B9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79A53"/>
  <w15:chartTrackingRefBased/>
  <w15:docId w15:val="{C06A39FF-D250-4E06-A078-328FAD753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2025-02-23T20:45:00Z</dcterms:created>
  <dcterms:modified xsi:type="dcterms:W3CDTF">2025-02-23T20:46:00Z</dcterms:modified>
</cp:coreProperties>
</file>